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901D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901D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90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890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890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90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890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747995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8901D1">
        <w:rPr>
          <w:b w:val="0"/>
        </w:rPr>
        <w:t xml:space="preserve"> 12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8901D1" w:rsidP="00232C8F">
            <w:r>
              <w:t>Педагог-организатор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8901D1" w:rsidP="00232C8F">
            <w:r>
              <w:t>25481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8901D1" w:rsidRPr="008901D1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8901D1" w:rsidRPr="008901D1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8901D1" w:rsidRPr="008901D1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901D1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901D1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901D1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901D1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901D1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901D1" w:rsidP="0098630F">
            <w:pPr>
              <w:jc w:val="center"/>
            </w:pPr>
            <w:r>
              <w:t>182-519-086 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747995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747995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8901D1" w:rsidRPr="008901D1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8901D1" w:rsidRPr="008901D1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747995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C620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C620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C620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620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6C620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6C620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444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444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444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444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444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4442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4442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747995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6C6204" w:rsidRPr="006C6204">
        <w:rPr>
          <w:i/>
          <w:u w:val="single"/>
        </w:rPr>
        <w:t>1. Рекомендации по улучшению условий труда: не требуются</w:t>
      </w:r>
      <w:r w:rsidR="006C6204" w:rsidRPr="006C620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F36478" w:rsidRPr="00F36478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901D1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901D1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901D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901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901D1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901D1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901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901D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901D1" w:rsidRPr="008901D1" w:rsidTr="008901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</w:tr>
      <w:tr w:rsidR="008901D1" w:rsidRPr="008901D1" w:rsidTr="008901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(дата)</w:t>
            </w:r>
          </w:p>
        </w:tc>
      </w:tr>
      <w:tr w:rsidR="008901D1" w:rsidRPr="008901D1" w:rsidTr="008901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</w:tr>
      <w:tr w:rsidR="008901D1" w:rsidRPr="008901D1" w:rsidTr="008901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(дата)</w:t>
            </w:r>
          </w:p>
        </w:tc>
      </w:tr>
      <w:tr w:rsidR="008901D1" w:rsidRPr="008901D1" w:rsidTr="008901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1D1" w:rsidRPr="008901D1" w:rsidRDefault="008901D1" w:rsidP="004E51DC">
            <w:pPr>
              <w:pStyle w:val="a8"/>
            </w:pPr>
          </w:p>
        </w:tc>
      </w:tr>
      <w:tr w:rsidR="008901D1" w:rsidRPr="008901D1" w:rsidTr="008901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901D1" w:rsidRPr="008901D1" w:rsidRDefault="008901D1" w:rsidP="004E51DC">
            <w:pPr>
              <w:pStyle w:val="a8"/>
              <w:rPr>
                <w:vertAlign w:val="superscript"/>
              </w:rPr>
            </w:pPr>
            <w:r w:rsidRPr="008901D1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C6204" w:rsidTr="006C620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C6204" w:rsidRDefault="006C6204" w:rsidP="003C5C39">
            <w:pPr>
              <w:pStyle w:val="a8"/>
            </w:pPr>
            <w:r w:rsidRPr="006C6204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C6204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C6204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C6204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C6204" w:rsidRDefault="006C6204" w:rsidP="003C5C39">
            <w:pPr>
              <w:pStyle w:val="a8"/>
            </w:pPr>
            <w:r w:rsidRPr="006C6204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C6204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C6204" w:rsidRDefault="00F36478" w:rsidP="003C5C39">
            <w:pPr>
              <w:pStyle w:val="a8"/>
            </w:pPr>
            <w:r>
              <w:t>26.11.2020</w:t>
            </w:r>
          </w:p>
        </w:tc>
      </w:tr>
      <w:tr w:rsidR="00EF07A3" w:rsidRPr="006C6204" w:rsidTr="006C620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6C6204" w:rsidRDefault="006C6204" w:rsidP="003C5C39">
            <w:pPr>
              <w:pStyle w:val="a8"/>
              <w:rPr>
                <w:b/>
                <w:vertAlign w:val="superscript"/>
              </w:rPr>
            </w:pPr>
            <w:r w:rsidRPr="006C62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6C620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6C6204" w:rsidRDefault="006C6204" w:rsidP="00EF07A3">
            <w:pPr>
              <w:pStyle w:val="a8"/>
              <w:rPr>
                <w:b/>
                <w:vertAlign w:val="superscript"/>
              </w:rPr>
            </w:pPr>
            <w:r w:rsidRPr="006C62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6C6204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6C6204" w:rsidRDefault="006C6204" w:rsidP="00EF07A3">
            <w:pPr>
              <w:pStyle w:val="a8"/>
              <w:rPr>
                <w:b/>
                <w:vertAlign w:val="superscript"/>
              </w:rPr>
            </w:pPr>
            <w:r w:rsidRPr="006C620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6C620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6C6204" w:rsidRDefault="006C6204" w:rsidP="00EF07A3">
            <w:pPr>
              <w:pStyle w:val="a8"/>
              <w:rPr>
                <w:vertAlign w:val="superscript"/>
              </w:rPr>
            </w:pPr>
            <w:r w:rsidRPr="006C6204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901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901D1" w:rsidP="004E51DC">
            <w:pPr>
              <w:pStyle w:val="a8"/>
            </w:pPr>
            <w:r>
              <w:t>Рубцова Ольга Олеговна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8901D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995" w:rsidRDefault="00747995" w:rsidP="0076042D">
      <w:pPr>
        <w:pStyle w:val="a9"/>
      </w:pPr>
      <w:r>
        <w:separator/>
      </w:r>
    </w:p>
  </w:endnote>
  <w:endnote w:type="continuationSeparator" w:id="0">
    <w:p w:rsidR="00747995" w:rsidRDefault="007479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8901D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12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36478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36478" w:rsidRPr="00F36478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995" w:rsidRDefault="00747995" w:rsidP="0076042D">
      <w:pPr>
        <w:pStyle w:val="a9"/>
      </w:pPr>
      <w:r>
        <w:separator/>
      </w:r>
    </w:p>
  </w:footnote>
  <w:footnote w:type="continuationSeparator" w:id="0">
    <w:p w:rsidR="00747995" w:rsidRDefault="0074799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548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12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2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27864BC89FD24FD2883C3DAD9EC0312E"/>
    <w:docVar w:name="rm_id" w:val="12"/>
    <w:docVar w:name="rm_name" w:val="                                          "/>
    <w:docVar w:name="rm_number" w:val=" 12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74799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44420"/>
    <w:rsid w:val="00481C22"/>
    <w:rsid w:val="004A47AD"/>
    <w:rsid w:val="004C4DB2"/>
    <w:rsid w:val="004E51DC"/>
    <w:rsid w:val="004E5FB2"/>
    <w:rsid w:val="00502B0A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6C6204"/>
    <w:rsid w:val="007049EB"/>
    <w:rsid w:val="00706872"/>
    <w:rsid w:val="00710271"/>
    <w:rsid w:val="00717C9F"/>
    <w:rsid w:val="00745D40"/>
    <w:rsid w:val="007462E1"/>
    <w:rsid w:val="00747995"/>
    <w:rsid w:val="0076042D"/>
    <w:rsid w:val="007657D5"/>
    <w:rsid w:val="00776AA2"/>
    <w:rsid w:val="007A4C5E"/>
    <w:rsid w:val="007D1852"/>
    <w:rsid w:val="007D2CEA"/>
    <w:rsid w:val="00835248"/>
    <w:rsid w:val="00883461"/>
    <w:rsid w:val="008901D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6478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B06F1DD4-143F-421A-AF5A-443AE0F5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2020-11-20T08:04:00Z</dcterms:created>
  <dcterms:modified xsi:type="dcterms:W3CDTF">2020-11-27T04:51:00Z</dcterms:modified>
</cp:coreProperties>
</file>